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C30C6" w14:textId="77777777" w:rsidR="004A24CB" w:rsidRDefault="004A24CB" w:rsidP="004A24CB">
      <w:pPr>
        <w:pStyle w:val="NoSpacing"/>
      </w:pPr>
      <w:r>
        <w:rPr>
          <w:u w:val="single"/>
        </w:rPr>
        <w:t>Thomas JAKSON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1AB7EE34" w14:textId="77777777" w:rsidR="004A24CB" w:rsidRDefault="004A24CB" w:rsidP="004A24CB">
      <w:pPr>
        <w:pStyle w:val="NoSpacing"/>
      </w:pPr>
      <w:r>
        <w:t xml:space="preserve">Chaplain. Proctor of Richard </w:t>
      </w:r>
      <w:proofErr w:type="spellStart"/>
      <w:r>
        <w:t>Hadelsey</w:t>
      </w:r>
      <w:proofErr w:type="spellEnd"/>
      <w:r>
        <w:t>(q.v.).</w:t>
      </w:r>
    </w:p>
    <w:p w14:paraId="1D3A054D" w14:textId="77777777" w:rsidR="004A24CB" w:rsidRDefault="004A24CB" w:rsidP="004A24CB">
      <w:pPr>
        <w:pStyle w:val="NoSpacing"/>
      </w:pPr>
    </w:p>
    <w:p w14:paraId="55EA2E97" w14:textId="77777777" w:rsidR="004A24CB" w:rsidRDefault="004A24CB" w:rsidP="004A24CB">
      <w:pPr>
        <w:pStyle w:val="NoSpacing"/>
      </w:pPr>
    </w:p>
    <w:p w14:paraId="140A4BF9" w14:textId="77777777" w:rsidR="004A24CB" w:rsidRDefault="004A24CB" w:rsidP="004A24CB">
      <w:pPr>
        <w:pStyle w:val="NoSpacing"/>
      </w:pPr>
      <w:r>
        <w:tab/>
        <w:t>1482</w:t>
      </w:r>
      <w:r>
        <w:tab/>
        <w:t>He was Richard’s proctor when he was instituted Rector of Kirk Smeaton,</w:t>
      </w:r>
    </w:p>
    <w:p w14:paraId="6A113F42" w14:textId="77777777" w:rsidR="004A24CB" w:rsidRDefault="004A24CB" w:rsidP="004A24CB">
      <w:pPr>
        <w:pStyle w:val="NoSpacing"/>
      </w:pPr>
      <w:r>
        <w:tab/>
      </w:r>
      <w:r>
        <w:tab/>
        <w:t>West Riding of Yorkshire.</w:t>
      </w:r>
    </w:p>
    <w:p w14:paraId="32B4C2D6" w14:textId="77777777" w:rsidR="004A24CB" w:rsidRDefault="004A24CB" w:rsidP="004A24CB">
      <w:pPr>
        <w:pStyle w:val="NoSpacing"/>
        <w:ind w:left="720" w:firstLine="720"/>
      </w:pPr>
      <w:r>
        <w:t>(“The Register of Thomas Rotherham, Archbishop of York 1480-1500</w:t>
      </w:r>
    </w:p>
    <w:p w14:paraId="5BA348E2" w14:textId="77777777" w:rsidR="004A24CB" w:rsidRDefault="004A24CB" w:rsidP="004A24CB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p.17)</w:t>
      </w:r>
    </w:p>
    <w:p w14:paraId="222FE856" w14:textId="77777777" w:rsidR="004A24CB" w:rsidRDefault="004A24CB" w:rsidP="004A24CB">
      <w:pPr>
        <w:pStyle w:val="NoSpacing"/>
      </w:pPr>
    </w:p>
    <w:p w14:paraId="22F0E3BD" w14:textId="77777777" w:rsidR="004A24CB" w:rsidRDefault="004A24CB" w:rsidP="004A24CB">
      <w:pPr>
        <w:pStyle w:val="NoSpacing"/>
      </w:pPr>
    </w:p>
    <w:p w14:paraId="0E5DA1DB" w14:textId="77777777" w:rsidR="004A24CB" w:rsidRDefault="004A24CB" w:rsidP="004A24CB">
      <w:pPr>
        <w:pStyle w:val="NoSpacing"/>
      </w:pPr>
      <w:r>
        <w:t>19 April 2019</w:t>
      </w:r>
    </w:p>
    <w:p w14:paraId="1966BED9" w14:textId="77777777" w:rsidR="006B2F86" w:rsidRPr="00E71FC3" w:rsidRDefault="004A24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81B8B" w14:textId="77777777" w:rsidR="004A24CB" w:rsidRDefault="004A24CB" w:rsidP="00E71FC3">
      <w:pPr>
        <w:spacing w:after="0" w:line="240" w:lineRule="auto"/>
      </w:pPr>
      <w:r>
        <w:separator/>
      </w:r>
    </w:p>
  </w:endnote>
  <w:endnote w:type="continuationSeparator" w:id="0">
    <w:p w14:paraId="272B8CCA" w14:textId="77777777" w:rsidR="004A24CB" w:rsidRDefault="004A24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DD6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43AB7" w14:textId="77777777" w:rsidR="004A24CB" w:rsidRDefault="004A24CB" w:rsidP="00E71FC3">
      <w:pPr>
        <w:spacing w:after="0" w:line="240" w:lineRule="auto"/>
      </w:pPr>
      <w:r>
        <w:separator/>
      </w:r>
    </w:p>
  </w:footnote>
  <w:footnote w:type="continuationSeparator" w:id="0">
    <w:p w14:paraId="4ED02D4C" w14:textId="77777777" w:rsidR="004A24CB" w:rsidRDefault="004A24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4CB"/>
    <w:rsid w:val="001A7C09"/>
    <w:rsid w:val="004A24C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9312E"/>
  <w15:chartTrackingRefBased/>
  <w15:docId w15:val="{172649AE-4852-4E3C-B530-4620B09B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2019-04-24T18:09:00Z</dcterms:created>
  <dcterms:modified xsi:type="dcterms:W3CDTF">2019-04-24T18:09:00Z</dcterms:modified>
</cp:coreProperties>
</file>